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CD996F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12D8E" w:rsidRPr="00E12D8E">
        <w:rPr>
          <w:rStyle w:val="Siln"/>
        </w:rPr>
        <w:t>Nákup olejů a maziv pro údržbu strojů a zařízení OŘ Ústí nad Labem 2026-2027</w:t>
      </w:r>
      <w:r w:rsidRPr="00397EA8">
        <w:rPr>
          <w:rFonts w:eastAsia="Times New Roman" w:cs="Times New Roman"/>
          <w:b/>
          <w:lang w:eastAsia="cs-CZ"/>
        </w:rPr>
        <w:t>“</w:t>
      </w:r>
      <w:r w:rsidRPr="00397EA8">
        <w:rPr>
          <w:rFonts w:eastAsia="Times New Roman" w:cs="Times New Roman"/>
          <w:lang w:eastAsia="cs-CZ"/>
        </w:rPr>
        <w:t xml:space="preserve">, č.j. </w:t>
      </w:r>
      <w:r w:rsidR="00397EA8" w:rsidRPr="00397EA8">
        <w:rPr>
          <w:rFonts w:eastAsia="Times New Roman" w:cs="Times New Roman"/>
          <w:lang w:eastAsia="cs-CZ"/>
        </w:rPr>
        <w:t>149313/2026-SŽ-GŘ-O15</w:t>
      </w:r>
      <w:r w:rsidRPr="00397EA8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83147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83147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6C192" w14:textId="77777777" w:rsidR="00831479" w:rsidRDefault="00831479" w:rsidP="00962258">
      <w:pPr>
        <w:spacing w:after="0" w:line="240" w:lineRule="auto"/>
      </w:pPr>
      <w:r>
        <w:separator/>
      </w:r>
    </w:p>
  </w:endnote>
  <w:endnote w:type="continuationSeparator" w:id="0">
    <w:p w14:paraId="033EA047" w14:textId="77777777" w:rsidR="00831479" w:rsidRDefault="0083147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7E623" w14:textId="77777777" w:rsidR="00831479" w:rsidRDefault="00831479" w:rsidP="00962258">
      <w:pPr>
        <w:spacing w:after="0" w:line="240" w:lineRule="auto"/>
      </w:pPr>
      <w:r>
        <w:separator/>
      </w:r>
    </w:p>
  </w:footnote>
  <w:footnote w:type="continuationSeparator" w:id="0">
    <w:p w14:paraId="07CB5581" w14:textId="77777777" w:rsidR="00831479" w:rsidRDefault="0083147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22734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97EA8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1479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9255B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6AB6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12D8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5750B"/>
    <w:rsid w:val="0087094D"/>
    <w:rsid w:val="00A9255B"/>
    <w:rsid w:val="00B72819"/>
    <w:rsid w:val="00BE31C7"/>
    <w:rsid w:val="00C601C7"/>
    <w:rsid w:val="00C86AB6"/>
    <w:rsid w:val="00DB3D9A"/>
    <w:rsid w:val="00F85133"/>
    <w:rsid w:val="00FC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477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12</cp:revision>
  <cp:lastPrinted>2017-11-28T17:18:00Z</cp:lastPrinted>
  <dcterms:created xsi:type="dcterms:W3CDTF">2023-11-16T10:29:00Z</dcterms:created>
  <dcterms:modified xsi:type="dcterms:W3CDTF">2026-09-04T12:01:00Z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